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647FB" w14:textId="10C6DFAD" w:rsidR="00BA00AB" w:rsidRDefault="00000B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THROCKMORTON</w:t>
      </w:r>
      <w:r>
        <w:rPr>
          <w:rFonts w:ascii="Times New Roman" w:hAnsi="Times New Roman" w:cs="Times New Roman"/>
          <w:sz w:val="24"/>
          <w:szCs w:val="24"/>
        </w:rPr>
        <w:t xml:space="preserve">       (fl.1423)</w:t>
      </w:r>
    </w:p>
    <w:p w14:paraId="387FBB61" w14:textId="17444651" w:rsidR="00000B18" w:rsidRDefault="00000B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4A4F3E" w14:textId="0ACED1BF" w:rsidR="00000B18" w:rsidRDefault="00000B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514628" w14:textId="72484436" w:rsidR="00000B18" w:rsidRDefault="00000B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John Throckmorton of Coughton(q.v.).   (H.P. p.733)</w:t>
      </w:r>
    </w:p>
    <w:p w14:paraId="596DCE24" w14:textId="756594A6" w:rsidR="00000B18" w:rsidRDefault="00000B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(by 1423) Robert Russell of Strensham(d.1461)(q.v.).    (ibid.)</w:t>
      </w:r>
    </w:p>
    <w:p w14:paraId="5504AA33" w14:textId="000EF594" w:rsidR="00000B18" w:rsidRDefault="00000B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Robert(q.v.).   (Hampton p.203)</w:t>
      </w:r>
    </w:p>
    <w:p w14:paraId="58EFEBFB" w14:textId="073CE563" w:rsidR="00000B18" w:rsidRDefault="00000B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38C8FA" w14:textId="0B82F9A3" w:rsidR="00000B18" w:rsidRDefault="00000B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AF9B63" w14:textId="39D6CAD6" w:rsidR="00000B18" w:rsidRPr="00000B18" w:rsidRDefault="00000B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2022</w:t>
      </w:r>
    </w:p>
    <w:sectPr w:rsidR="00000B18" w:rsidRPr="00000B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8F981" w14:textId="77777777" w:rsidR="00000B18" w:rsidRDefault="00000B18" w:rsidP="009139A6">
      <w:r>
        <w:separator/>
      </w:r>
    </w:p>
  </w:endnote>
  <w:endnote w:type="continuationSeparator" w:id="0">
    <w:p w14:paraId="6964ED37" w14:textId="77777777" w:rsidR="00000B18" w:rsidRDefault="00000B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07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84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32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43BBC" w14:textId="77777777" w:rsidR="00000B18" w:rsidRDefault="00000B18" w:rsidP="009139A6">
      <w:r>
        <w:separator/>
      </w:r>
    </w:p>
  </w:footnote>
  <w:footnote w:type="continuationSeparator" w:id="0">
    <w:p w14:paraId="25D53B3C" w14:textId="77777777" w:rsidR="00000B18" w:rsidRDefault="00000B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C4E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9C2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26D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B18"/>
    <w:rsid w:val="00000B1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2EC6C"/>
  <w15:chartTrackingRefBased/>
  <w15:docId w15:val="{E092A40B-5E9E-49E9-AA98-18CCBF6C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2022-03-14T12:01:00Z</dcterms:created>
  <dcterms:modified xsi:type="dcterms:W3CDTF">2022-03-14T12:04:00Z</dcterms:modified>
</cp:coreProperties>
</file>